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CF345" w14:textId="4CC11606" w:rsidR="00BA00AB" w:rsidRDefault="00272CB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WYKE</w:t>
      </w:r>
      <w:r>
        <w:rPr>
          <w:rFonts w:ascii="Times New Roman" w:hAnsi="Times New Roman" w:cs="Times New Roman"/>
          <w:sz w:val="24"/>
          <w:szCs w:val="24"/>
        </w:rPr>
        <w:t xml:space="preserve">        (fl.1406)</w:t>
      </w:r>
    </w:p>
    <w:p w14:paraId="2676D2ED" w14:textId="37869368" w:rsidR="00272CB6" w:rsidRDefault="00272CB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0D1D74B" w14:textId="4D3D4245" w:rsidR="00272CB6" w:rsidRDefault="00272CB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2242BBB" w14:textId="3A5CEA61" w:rsidR="00272CB6" w:rsidRDefault="00272CB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Jun.1406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mandamus held in Marlborough, </w:t>
      </w:r>
    </w:p>
    <w:p w14:paraId="199858B8" w14:textId="612DD800" w:rsidR="00272CB6" w:rsidRDefault="00272CB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Wiltshire, into lands of Thomas de la Ryver(d.1374).</w:t>
      </w:r>
    </w:p>
    <w:p w14:paraId="36C466E5" w14:textId="78B749FD" w:rsidR="00272CB6" w:rsidRDefault="00272CB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8C5FF4">
          <w:rPr>
            <w:rStyle w:val="Hyperlink"/>
            <w:rFonts w:ascii="Times New Roman" w:hAnsi="Times New Roman" w:cs="Times New Roman"/>
            <w:sz w:val="24"/>
            <w:szCs w:val="24"/>
          </w:rPr>
          <w:t>http://www.inquisitionspostmortem.ac.uk/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ref. 19-</w:t>
      </w:r>
      <w:r>
        <w:rPr>
          <w:rFonts w:ascii="Times New Roman" w:hAnsi="Times New Roman" w:cs="Times New Roman"/>
          <w:sz w:val="24"/>
          <w:szCs w:val="24"/>
        </w:rPr>
        <w:t>64)</w:t>
      </w:r>
    </w:p>
    <w:p w14:paraId="2A9E6BF8" w14:textId="1AA0C2B7" w:rsidR="00272CB6" w:rsidRDefault="00272CB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45AB41C" w14:textId="46BC508A" w:rsidR="00272CB6" w:rsidRDefault="00272CB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6AAB14" w14:textId="62E41B70" w:rsidR="00272CB6" w:rsidRPr="00272CB6" w:rsidRDefault="00272CB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March 2022</w:t>
      </w:r>
    </w:p>
    <w:sectPr w:rsidR="00272CB6" w:rsidRPr="00272CB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E0A3C8" w14:textId="77777777" w:rsidR="00272CB6" w:rsidRDefault="00272CB6" w:rsidP="009139A6">
      <w:r>
        <w:separator/>
      </w:r>
    </w:p>
  </w:endnote>
  <w:endnote w:type="continuationSeparator" w:id="0">
    <w:p w14:paraId="29DC897D" w14:textId="77777777" w:rsidR="00272CB6" w:rsidRDefault="00272CB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23D3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DCAC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2233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D7D87" w14:textId="77777777" w:rsidR="00272CB6" w:rsidRDefault="00272CB6" w:rsidP="009139A6">
      <w:r>
        <w:separator/>
      </w:r>
    </w:p>
  </w:footnote>
  <w:footnote w:type="continuationSeparator" w:id="0">
    <w:p w14:paraId="4056FFD5" w14:textId="77777777" w:rsidR="00272CB6" w:rsidRDefault="00272CB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E402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5C47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15D0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CB6"/>
    <w:rsid w:val="000666E0"/>
    <w:rsid w:val="002510B7"/>
    <w:rsid w:val="00272CB6"/>
    <w:rsid w:val="005C130B"/>
    <w:rsid w:val="00826F5C"/>
    <w:rsid w:val="009139A6"/>
    <w:rsid w:val="009448BB"/>
    <w:rsid w:val="009851A2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3F630D"/>
  <w15:chartTrackingRefBased/>
  <w15:docId w15:val="{C2F5E073-ED8E-4113-AD72-F2985F544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72CB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4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2022-03-15T14:28:00Z</dcterms:created>
  <dcterms:modified xsi:type="dcterms:W3CDTF">2022-03-15T14:33:00Z</dcterms:modified>
</cp:coreProperties>
</file>